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AE2D6" w14:textId="77777777" w:rsidR="00E409C7" w:rsidRDefault="00E409C7" w:rsidP="00E409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SHRAGGER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E8D1FBA" w14:textId="77777777" w:rsidR="00E409C7" w:rsidRDefault="00E409C7" w:rsidP="00E409C7">
      <w:pPr>
        <w:rPr>
          <w:rFonts w:ascii="Times New Roman" w:hAnsi="Times New Roman" w:cs="Times New Roman"/>
        </w:rPr>
      </w:pPr>
      <w:bookmarkStart w:id="0" w:name="_GoBack"/>
    </w:p>
    <w:bookmarkEnd w:id="0"/>
    <w:p w14:paraId="070729AB" w14:textId="77777777" w:rsidR="00E409C7" w:rsidRDefault="00E409C7" w:rsidP="00E409C7">
      <w:pPr>
        <w:rPr>
          <w:rFonts w:ascii="Times New Roman" w:hAnsi="Times New Roman" w:cs="Times New Roman"/>
        </w:rPr>
      </w:pPr>
    </w:p>
    <w:p w14:paraId="38D64BC7" w14:textId="77777777" w:rsidR="00E409C7" w:rsidRDefault="00E409C7" w:rsidP="00E409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Richard </w:t>
      </w:r>
      <w:proofErr w:type="spellStart"/>
      <w:r>
        <w:rPr>
          <w:rFonts w:ascii="Times New Roman" w:hAnsi="Times New Roman" w:cs="Times New Roman"/>
        </w:rPr>
        <w:t>Myller</w:t>
      </w:r>
      <w:proofErr w:type="spellEnd"/>
      <w:r>
        <w:rPr>
          <w:rFonts w:ascii="Times New Roman" w:hAnsi="Times New Roman" w:cs="Times New Roman"/>
        </w:rPr>
        <w:t>(q.v.) and Alexander</w:t>
      </w:r>
    </w:p>
    <w:p w14:paraId="1025F626" w14:textId="77777777" w:rsidR="00E409C7" w:rsidRDefault="00E409C7" w:rsidP="00E409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Pynne</w:t>
      </w:r>
      <w:proofErr w:type="spellEnd"/>
      <w:r>
        <w:rPr>
          <w:rFonts w:ascii="Times New Roman" w:hAnsi="Times New Roman" w:cs="Times New Roman"/>
        </w:rPr>
        <w:t xml:space="preserve">(q.v.), both of Great </w:t>
      </w:r>
      <w:proofErr w:type="spellStart"/>
      <w:r>
        <w:rPr>
          <w:rFonts w:ascii="Times New Roman" w:hAnsi="Times New Roman" w:cs="Times New Roman"/>
        </w:rPr>
        <w:t>Fransham</w:t>
      </w:r>
      <w:proofErr w:type="spellEnd"/>
      <w:r>
        <w:rPr>
          <w:rFonts w:ascii="Times New Roman" w:hAnsi="Times New Roman" w:cs="Times New Roman"/>
        </w:rPr>
        <w:t>, Norfolk.</w:t>
      </w:r>
    </w:p>
    <w:p w14:paraId="1B60D604" w14:textId="77777777" w:rsidR="00E409C7" w:rsidRDefault="00E409C7" w:rsidP="00E409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CFF127F" w14:textId="77777777" w:rsidR="00E409C7" w:rsidRDefault="00E409C7" w:rsidP="00E409C7">
      <w:pPr>
        <w:rPr>
          <w:rFonts w:ascii="Times New Roman" w:hAnsi="Times New Roman" w:cs="Times New Roman"/>
        </w:rPr>
      </w:pPr>
    </w:p>
    <w:p w14:paraId="10757113" w14:textId="77777777" w:rsidR="00E409C7" w:rsidRDefault="00E409C7" w:rsidP="00E409C7">
      <w:pPr>
        <w:rPr>
          <w:rFonts w:ascii="Times New Roman" w:hAnsi="Times New Roman" w:cs="Times New Roman"/>
        </w:rPr>
      </w:pPr>
    </w:p>
    <w:p w14:paraId="047F9EC7" w14:textId="77777777" w:rsidR="00E409C7" w:rsidRDefault="00E409C7" w:rsidP="00E409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January 2019</w:t>
      </w:r>
    </w:p>
    <w:p w14:paraId="3CDAD5D4" w14:textId="77777777" w:rsidR="006B2F86" w:rsidRPr="00E71FC3" w:rsidRDefault="00E409C7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F518D" w14:textId="77777777" w:rsidR="00E409C7" w:rsidRDefault="00E409C7" w:rsidP="00E71FC3">
      <w:r>
        <w:separator/>
      </w:r>
    </w:p>
  </w:endnote>
  <w:endnote w:type="continuationSeparator" w:id="0">
    <w:p w14:paraId="71721B96" w14:textId="77777777" w:rsidR="00E409C7" w:rsidRDefault="00E409C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43E8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9FE6F" w14:textId="77777777" w:rsidR="00E409C7" w:rsidRDefault="00E409C7" w:rsidP="00E71FC3">
      <w:r>
        <w:separator/>
      </w:r>
    </w:p>
  </w:footnote>
  <w:footnote w:type="continuationSeparator" w:id="0">
    <w:p w14:paraId="6FFE42E6" w14:textId="77777777" w:rsidR="00E409C7" w:rsidRDefault="00E409C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9C7"/>
    <w:rsid w:val="001A7C09"/>
    <w:rsid w:val="00577BD5"/>
    <w:rsid w:val="00656CBA"/>
    <w:rsid w:val="006A1F77"/>
    <w:rsid w:val="00733BE7"/>
    <w:rsid w:val="00AB52E8"/>
    <w:rsid w:val="00B16D3F"/>
    <w:rsid w:val="00BB41AC"/>
    <w:rsid w:val="00E409C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7D5F4"/>
  <w15:chartTrackingRefBased/>
  <w15:docId w15:val="{5F6A83D9-03AF-4166-BA68-53A094B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09C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409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2019-01-08T20:41:00Z</dcterms:created>
  <dcterms:modified xsi:type="dcterms:W3CDTF">2019-01-08T20:42:00Z</dcterms:modified>
</cp:coreProperties>
</file>